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693FFC" w14:textId="77777777" w:rsidR="00F64C42" w:rsidRPr="00F64C42" w:rsidRDefault="00F64C42" w:rsidP="0005400F">
      <w:pPr>
        <w:spacing w:after="0"/>
        <w:jc w:val="both"/>
        <w:rPr>
          <w:rFonts w:ascii="Arial" w:hAnsi="Arial" w:cs="Arial"/>
          <w:sz w:val="28"/>
        </w:rPr>
      </w:pPr>
    </w:p>
    <w:p w14:paraId="30CE783F" w14:textId="77777777" w:rsidR="0047104F" w:rsidRPr="0047104F" w:rsidRDefault="0047104F" w:rsidP="0047104F">
      <w:pPr>
        <w:spacing w:after="0"/>
        <w:jc w:val="both"/>
        <w:rPr>
          <w:rFonts w:ascii="Arial" w:hAnsi="Arial" w:cs="Arial"/>
          <w:b/>
          <w:sz w:val="28"/>
        </w:rPr>
      </w:pPr>
      <w:r w:rsidRPr="0047104F">
        <w:rPr>
          <w:rFonts w:ascii="Arial" w:hAnsi="Arial" w:cs="Arial"/>
          <w:b/>
          <w:sz w:val="28"/>
        </w:rPr>
        <w:t>Building your own fractional distillation column</w:t>
      </w:r>
    </w:p>
    <w:p w14:paraId="7BE7E618" w14:textId="393F2128" w:rsidR="0047104F" w:rsidRPr="0047104F" w:rsidRDefault="0047104F" w:rsidP="0047104F">
      <w:pPr>
        <w:spacing w:after="0"/>
        <w:jc w:val="both"/>
        <w:rPr>
          <w:rFonts w:ascii="Arial" w:hAnsi="Arial" w:cs="Arial"/>
          <w:b/>
          <w:sz w:val="28"/>
        </w:rPr>
      </w:pPr>
    </w:p>
    <w:p w14:paraId="0A73256D" w14:textId="028A628D" w:rsidR="0047104F" w:rsidRPr="0047104F" w:rsidRDefault="0047104F" w:rsidP="0047104F">
      <w:pPr>
        <w:spacing w:after="0"/>
        <w:jc w:val="both"/>
        <w:rPr>
          <w:rFonts w:ascii="Arial" w:hAnsi="Arial" w:cs="Arial"/>
          <w:b/>
        </w:rPr>
      </w:pPr>
      <w:r w:rsidRPr="0047104F">
        <w:rPr>
          <w:rFonts w:ascii="Arial" w:hAnsi="Arial" w:cs="Arial"/>
          <w:b/>
        </w:rPr>
        <w:t>YOU WILL NEED</w:t>
      </w:r>
    </w:p>
    <w:p w14:paraId="7E6F8010" w14:textId="5BF033F3" w:rsidR="0047104F" w:rsidRPr="0047104F" w:rsidRDefault="0047104F" w:rsidP="0047104F">
      <w:pPr>
        <w:spacing w:after="0"/>
        <w:jc w:val="both"/>
        <w:rPr>
          <w:rFonts w:ascii="Arial" w:hAnsi="Arial" w:cs="Arial"/>
        </w:rPr>
      </w:pPr>
    </w:p>
    <w:p w14:paraId="1690F23B" w14:textId="2905C712" w:rsidR="0047104F" w:rsidRPr="0047104F" w:rsidRDefault="0047104F" w:rsidP="0047104F">
      <w:pPr>
        <w:pStyle w:val="ListParagraph"/>
        <w:numPr>
          <w:ilvl w:val="0"/>
          <w:numId w:val="13"/>
        </w:numPr>
        <w:spacing w:after="0"/>
        <w:jc w:val="both"/>
        <w:rPr>
          <w:rFonts w:ascii="Arial" w:hAnsi="Arial" w:cs="Arial"/>
        </w:rPr>
      </w:pPr>
      <w:r w:rsidRPr="0047104F">
        <w:rPr>
          <w:noProof/>
        </w:rPr>
        <w:drawing>
          <wp:anchor distT="0" distB="0" distL="114300" distR="114300" simplePos="0" relativeHeight="251658240" behindDoc="0" locked="0" layoutInCell="1" allowOverlap="1" wp14:anchorId="00C6D9B5" wp14:editId="30DDD755">
            <wp:simplePos x="0" y="0"/>
            <wp:positionH relativeFrom="column">
              <wp:posOffset>3467100</wp:posOffset>
            </wp:positionH>
            <wp:positionV relativeFrom="paragraph">
              <wp:posOffset>6985</wp:posOffset>
            </wp:positionV>
            <wp:extent cx="2766060" cy="4191000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17" t="2962" r="13125" b="22997"/>
                    <a:stretch/>
                  </pic:blipFill>
                  <pic:spPr bwMode="auto">
                    <a:xfrm>
                      <a:off x="0" y="0"/>
                      <a:ext cx="2766060" cy="419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7104F">
        <w:rPr>
          <w:rFonts w:ascii="Arial" w:hAnsi="Arial" w:cs="Arial"/>
        </w:rPr>
        <w:t>2 L Plastic bottle</w:t>
      </w:r>
    </w:p>
    <w:p w14:paraId="51A98432" w14:textId="77777777" w:rsidR="0047104F" w:rsidRPr="0047104F" w:rsidRDefault="0047104F" w:rsidP="0047104F">
      <w:pPr>
        <w:pStyle w:val="ListParagraph"/>
        <w:numPr>
          <w:ilvl w:val="0"/>
          <w:numId w:val="13"/>
        </w:numPr>
        <w:spacing w:after="0"/>
        <w:jc w:val="both"/>
        <w:rPr>
          <w:rFonts w:ascii="Arial" w:hAnsi="Arial" w:cs="Arial"/>
        </w:rPr>
      </w:pPr>
      <w:r w:rsidRPr="0047104F">
        <w:rPr>
          <w:rFonts w:ascii="Arial" w:hAnsi="Arial" w:cs="Arial"/>
        </w:rPr>
        <w:t>Plastic straws</w:t>
      </w:r>
    </w:p>
    <w:p w14:paraId="6F4145EE" w14:textId="778B2868" w:rsidR="0047104F" w:rsidRPr="0047104F" w:rsidRDefault="0047104F" w:rsidP="0047104F">
      <w:pPr>
        <w:pStyle w:val="ListParagraph"/>
        <w:numPr>
          <w:ilvl w:val="0"/>
          <w:numId w:val="13"/>
        </w:numPr>
        <w:spacing w:after="0"/>
        <w:jc w:val="both"/>
        <w:rPr>
          <w:rFonts w:ascii="Arial" w:hAnsi="Arial" w:cs="Arial"/>
        </w:rPr>
      </w:pPr>
      <w:r w:rsidRPr="0047104F">
        <w:rPr>
          <w:rFonts w:ascii="Arial" w:hAnsi="Arial" w:cs="Arial"/>
        </w:rPr>
        <w:t>Acrylic paint (red and blue, can also use purple)</w:t>
      </w:r>
    </w:p>
    <w:p w14:paraId="3624BE83" w14:textId="77777777" w:rsidR="0047104F" w:rsidRPr="0047104F" w:rsidRDefault="0047104F" w:rsidP="0047104F">
      <w:pPr>
        <w:pStyle w:val="ListParagraph"/>
        <w:numPr>
          <w:ilvl w:val="0"/>
          <w:numId w:val="13"/>
        </w:numPr>
        <w:spacing w:after="0"/>
        <w:jc w:val="both"/>
        <w:rPr>
          <w:rFonts w:ascii="Arial" w:hAnsi="Arial" w:cs="Arial"/>
        </w:rPr>
      </w:pPr>
      <w:r w:rsidRPr="0047104F">
        <w:rPr>
          <w:rFonts w:ascii="Arial" w:hAnsi="Arial" w:cs="Arial"/>
        </w:rPr>
        <w:t>Hot glue gun (alternative glue e.g. PVA should also work)</w:t>
      </w:r>
    </w:p>
    <w:p w14:paraId="283A0785" w14:textId="7E729326" w:rsidR="0047104F" w:rsidRDefault="0047104F" w:rsidP="0047104F">
      <w:pPr>
        <w:spacing w:after="0"/>
        <w:jc w:val="both"/>
        <w:rPr>
          <w:rFonts w:ascii="Arial" w:hAnsi="Arial" w:cs="Arial"/>
          <w:b/>
          <w:sz w:val="28"/>
        </w:rPr>
      </w:pPr>
    </w:p>
    <w:p w14:paraId="553F32B6" w14:textId="77777777" w:rsidR="0047104F" w:rsidRPr="0047104F" w:rsidRDefault="0047104F" w:rsidP="0047104F">
      <w:pPr>
        <w:spacing w:after="0"/>
        <w:jc w:val="both"/>
        <w:rPr>
          <w:rFonts w:ascii="Arial" w:hAnsi="Arial" w:cs="Arial"/>
          <w:b/>
          <w:sz w:val="28"/>
        </w:rPr>
      </w:pPr>
    </w:p>
    <w:p w14:paraId="74894F33" w14:textId="77777777" w:rsidR="0047104F" w:rsidRPr="0047104F" w:rsidRDefault="0047104F" w:rsidP="0047104F">
      <w:pPr>
        <w:spacing w:after="0"/>
        <w:jc w:val="both"/>
        <w:rPr>
          <w:rFonts w:ascii="Arial" w:hAnsi="Arial" w:cs="Arial"/>
          <w:b/>
          <w:sz w:val="28"/>
        </w:rPr>
      </w:pPr>
    </w:p>
    <w:p w14:paraId="52B0449F" w14:textId="7046621A" w:rsidR="0047104F" w:rsidRPr="00772A03" w:rsidRDefault="0047104F" w:rsidP="0047104F">
      <w:pPr>
        <w:spacing w:after="0"/>
        <w:jc w:val="both"/>
        <w:rPr>
          <w:rFonts w:ascii="Arial" w:hAnsi="Arial" w:cs="Arial"/>
          <w:b/>
          <w:sz w:val="24"/>
        </w:rPr>
      </w:pPr>
      <w:r w:rsidRPr="00772A03">
        <w:rPr>
          <w:rFonts w:ascii="Arial" w:hAnsi="Arial" w:cs="Arial"/>
          <w:b/>
          <w:sz w:val="24"/>
        </w:rPr>
        <w:t>Procedure</w:t>
      </w:r>
    </w:p>
    <w:p w14:paraId="4F457395" w14:textId="77777777" w:rsidR="0047104F" w:rsidRPr="0047104F" w:rsidRDefault="0047104F" w:rsidP="0047104F">
      <w:pPr>
        <w:spacing w:after="0"/>
        <w:jc w:val="both"/>
        <w:rPr>
          <w:rFonts w:ascii="Arial" w:hAnsi="Arial" w:cs="Arial"/>
          <w:b/>
        </w:rPr>
      </w:pPr>
    </w:p>
    <w:p w14:paraId="36700394" w14:textId="77777777" w:rsidR="0047104F" w:rsidRPr="0047104F" w:rsidRDefault="0047104F" w:rsidP="0047104F">
      <w:pPr>
        <w:pStyle w:val="ListParagraph"/>
        <w:numPr>
          <w:ilvl w:val="0"/>
          <w:numId w:val="12"/>
        </w:numPr>
        <w:spacing w:after="0"/>
        <w:jc w:val="both"/>
        <w:rPr>
          <w:rFonts w:ascii="Arial" w:hAnsi="Arial" w:cs="Arial"/>
        </w:rPr>
      </w:pPr>
      <w:r w:rsidRPr="0047104F">
        <w:rPr>
          <w:rFonts w:ascii="Arial" w:hAnsi="Arial" w:cs="Arial"/>
        </w:rPr>
        <w:t>Empty and clean the bottle  and remove any labels</w:t>
      </w:r>
    </w:p>
    <w:p w14:paraId="0246268D" w14:textId="77777777" w:rsidR="0047104F" w:rsidRPr="0047104F" w:rsidRDefault="0047104F" w:rsidP="0047104F">
      <w:pPr>
        <w:pStyle w:val="ListParagraph"/>
        <w:numPr>
          <w:ilvl w:val="0"/>
          <w:numId w:val="12"/>
        </w:numPr>
        <w:spacing w:after="0"/>
        <w:jc w:val="both"/>
        <w:rPr>
          <w:rFonts w:ascii="Arial" w:hAnsi="Arial" w:cs="Arial"/>
        </w:rPr>
      </w:pPr>
      <w:r w:rsidRPr="0047104F">
        <w:rPr>
          <w:rFonts w:ascii="Arial" w:hAnsi="Arial" w:cs="Arial"/>
        </w:rPr>
        <w:t>Paint the bottom half of the bottle in red to represent the hottest section</w:t>
      </w:r>
    </w:p>
    <w:p w14:paraId="5841A445" w14:textId="77777777" w:rsidR="0047104F" w:rsidRPr="0047104F" w:rsidRDefault="0047104F" w:rsidP="0047104F">
      <w:pPr>
        <w:pStyle w:val="ListParagraph"/>
        <w:numPr>
          <w:ilvl w:val="0"/>
          <w:numId w:val="12"/>
        </w:numPr>
        <w:spacing w:after="0"/>
        <w:jc w:val="both"/>
        <w:rPr>
          <w:rFonts w:ascii="Arial" w:hAnsi="Arial" w:cs="Arial"/>
        </w:rPr>
      </w:pPr>
      <w:r w:rsidRPr="0047104F">
        <w:rPr>
          <w:rFonts w:ascii="Arial" w:hAnsi="Arial" w:cs="Arial"/>
        </w:rPr>
        <w:t>Paint the top half of the bottle in blue to represent the coolest section</w:t>
      </w:r>
    </w:p>
    <w:p w14:paraId="6947DBFC" w14:textId="77777777" w:rsidR="0047104F" w:rsidRPr="0047104F" w:rsidRDefault="0047104F" w:rsidP="0047104F">
      <w:pPr>
        <w:pStyle w:val="ListParagraph"/>
        <w:numPr>
          <w:ilvl w:val="0"/>
          <w:numId w:val="12"/>
        </w:numPr>
        <w:spacing w:after="0"/>
        <w:jc w:val="both"/>
        <w:rPr>
          <w:rFonts w:ascii="Arial" w:hAnsi="Arial" w:cs="Arial"/>
        </w:rPr>
      </w:pPr>
      <w:r w:rsidRPr="0047104F">
        <w:rPr>
          <w:rFonts w:ascii="Arial" w:hAnsi="Arial" w:cs="Arial"/>
        </w:rPr>
        <w:t>In the middle mix the colours to show a gradual change from red to blue to show how the temperature cools as you go up the column</w:t>
      </w:r>
    </w:p>
    <w:p w14:paraId="04CF3921" w14:textId="77777777" w:rsidR="0047104F" w:rsidRPr="0047104F" w:rsidRDefault="0047104F" w:rsidP="0047104F">
      <w:pPr>
        <w:pStyle w:val="ListParagraph"/>
        <w:numPr>
          <w:ilvl w:val="0"/>
          <w:numId w:val="12"/>
        </w:numPr>
        <w:spacing w:after="0"/>
        <w:jc w:val="both"/>
        <w:rPr>
          <w:rFonts w:ascii="Arial" w:hAnsi="Arial" w:cs="Arial"/>
        </w:rPr>
      </w:pPr>
      <w:r w:rsidRPr="0047104F">
        <w:rPr>
          <w:rFonts w:ascii="Arial" w:hAnsi="Arial" w:cs="Arial"/>
        </w:rPr>
        <w:t>Cut 3 plastic drinking straws in half</w:t>
      </w:r>
    </w:p>
    <w:p w14:paraId="1CCF4DA7" w14:textId="77777777" w:rsidR="0047104F" w:rsidRPr="0047104F" w:rsidRDefault="0047104F" w:rsidP="0047104F">
      <w:pPr>
        <w:pStyle w:val="ListParagraph"/>
        <w:numPr>
          <w:ilvl w:val="0"/>
          <w:numId w:val="12"/>
        </w:numPr>
        <w:spacing w:after="0"/>
        <w:jc w:val="both"/>
        <w:rPr>
          <w:rFonts w:ascii="Arial" w:hAnsi="Arial" w:cs="Arial"/>
        </w:rPr>
      </w:pPr>
      <w:r w:rsidRPr="0047104F">
        <w:rPr>
          <w:rFonts w:ascii="Arial" w:hAnsi="Arial" w:cs="Arial"/>
        </w:rPr>
        <w:t>Using a hot glue gun (make sure an adult is helping) glue one of the straws to the completely red fraction – this will be where the crude oil is added to the column</w:t>
      </w:r>
    </w:p>
    <w:p w14:paraId="57E2CF04" w14:textId="77777777" w:rsidR="0047104F" w:rsidRPr="0047104F" w:rsidRDefault="0047104F" w:rsidP="0047104F">
      <w:pPr>
        <w:pStyle w:val="ListParagraph"/>
        <w:numPr>
          <w:ilvl w:val="0"/>
          <w:numId w:val="12"/>
        </w:numPr>
        <w:spacing w:after="0"/>
        <w:jc w:val="both"/>
        <w:rPr>
          <w:rFonts w:ascii="Arial" w:hAnsi="Arial" w:cs="Arial"/>
        </w:rPr>
      </w:pPr>
      <w:r w:rsidRPr="0047104F">
        <w:rPr>
          <w:rFonts w:ascii="Arial" w:hAnsi="Arial" w:cs="Arial"/>
        </w:rPr>
        <w:t>On the other side of the bottle, at regular intervals, glue four more of the straw pieces – these are the different fractions that are collected from the column</w:t>
      </w:r>
    </w:p>
    <w:p w14:paraId="618E6B7F" w14:textId="332CB401" w:rsidR="0047104F" w:rsidRPr="0047104F" w:rsidRDefault="0047104F" w:rsidP="0047104F">
      <w:pPr>
        <w:pStyle w:val="ListParagraph"/>
        <w:numPr>
          <w:ilvl w:val="0"/>
          <w:numId w:val="12"/>
        </w:numPr>
        <w:spacing w:after="0"/>
        <w:jc w:val="both"/>
        <w:rPr>
          <w:rFonts w:ascii="Arial" w:hAnsi="Arial" w:cs="Arial"/>
        </w:rPr>
      </w:pPr>
      <w:r w:rsidRPr="0047104F">
        <w:rPr>
          <w:rFonts w:ascii="Arial" w:hAnsi="Arial" w:cs="Arial"/>
        </w:rPr>
        <w:t>Glue the final straw piece to the lid of the bottle and screw it on – this shows the gases that are released from the column</w:t>
      </w:r>
    </w:p>
    <w:p w14:paraId="0AE5FA7C" w14:textId="370B66FE" w:rsidR="00425BFD" w:rsidRPr="00294A4F" w:rsidRDefault="00425BFD" w:rsidP="0005400F">
      <w:pPr>
        <w:spacing w:before="100" w:beforeAutospacing="1" w:after="0" w:line="240" w:lineRule="auto"/>
        <w:ind w:left="720"/>
        <w:rPr>
          <w:rFonts w:ascii="Arial" w:eastAsia="Times New Roman" w:hAnsi="Arial" w:cs="Arial"/>
          <w:lang w:eastAsia="en-GB"/>
        </w:rPr>
      </w:pPr>
    </w:p>
    <w:sectPr w:rsidR="00425BFD" w:rsidRPr="00294A4F" w:rsidSect="00AD6C37">
      <w:headerReference w:type="default" r:id="rId9"/>
      <w:footerReference w:type="default" r:id="rId10"/>
      <w:type w:val="continuous"/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92B6DD" w14:textId="77777777" w:rsidR="00C939E8" w:rsidRDefault="00C939E8" w:rsidP="00425BFD">
      <w:pPr>
        <w:spacing w:after="0" w:line="240" w:lineRule="auto"/>
      </w:pPr>
      <w:r>
        <w:separator/>
      </w:r>
    </w:p>
  </w:endnote>
  <w:endnote w:type="continuationSeparator" w:id="0">
    <w:p w14:paraId="0B45C2BA" w14:textId="77777777" w:rsidR="00C939E8" w:rsidRDefault="00C939E8" w:rsidP="00425B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888E09" w14:textId="77777777" w:rsidR="0099101D" w:rsidRPr="00C30470" w:rsidRDefault="0099101D" w:rsidP="005C5A32">
    <w:pPr>
      <w:pStyle w:val="Footer"/>
      <w:jc w:val="both"/>
      <w:rPr>
        <w:sz w:val="16"/>
      </w:rPr>
    </w:pPr>
    <w:r w:rsidRPr="00C30470">
      <w:rPr>
        <w:noProof/>
        <w:sz w:val="16"/>
        <w:lang w:eastAsia="en-GB"/>
      </w:rPr>
      <w:drawing>
        <wp:anchor distT="0" distB="0" distL="114300" distR="114300" simplePos="0" relativeHeight="251659264" behindDoc="0" locked="0" layoutInCell="1" allowOverlap="1" wp14:anchorId="284E6C22" wp14:editId="63971071">
          <wp:simplePos x="0" y="0"/>
          <wp:positionH relativeFrom="column">
            <wp:posOffset>5069840</wp:posOffset>
          </wp:positionH>
          <wp:positionV relativeFrom="paragraph">
            <wp:posOffset>268132</wp:posOffset>
          </wp:positionV>
          <wp:extent cx="659219" cy="230411"/>
          <wp:effectExtent l="0" t="0" r="7620" b="0"/>
          <wp:wrapNone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59219" cy="23041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C30470">
      <w:rPr>
        <w:sz w:val="16"/>
      </w:rPr>
      <w:t xml:space="preserve">This work is licensed under the Creative Commons Attribution 4.0 International License. To view a copy of this license, visit http://creativecommons.org/licenses/by/4.0/ or send a letter to Creative Commons, PO Box 1866, Mountain View, CA 94042, USA.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3F9A8B" w14:textId="77777777" w:rsidR="00C939E8" w:rsidRDefault="00C939E8" w:rsidP="00425BFD">
      <w:pPr>
        <w:spacing w:after="0" w:line="240" w:lineRule="auto"/>
      </w:pPr>
      <w:r>
        <w:separator/>
      </w:r>
    </w:p>
  </w:footnote>
  <w:footnote w:type="continuationSeparator" w:id="0">
    <w:p w14:paraId="1D72B8ED" w14:textId="77777777" w:rsidR="00C939E8" w:rsidRDefault="00C939E8" w:rsidP="00425B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96FEF7" w14:textId="4935BDAB" w:rsidR="0099101D" w:rsidRDefault="00772A03">
    <w:pPr>
      <w:pStyle w:val="Header"/>
    </w:pPr>
    <w:r w:rsidRPr="002F3EE4">
      <w:rPr>
        <w:b/>
        <w:bCs/>
        <w:noProof/>
      </w:rPr>
      <w:drawing>
        <wp:anchor distT="0" distB="0" distL="114300" distR="114300" simplePos="0" relativeHeight="251661312" behindDoc="0" locked="0" layoutInCell="1" allowOverlap="1" wp14:anchorId="2D6EC92C" wp14:editId="3403CC7A">
          <wp:simplePos x="0" y="0"/>
          <wp:positionH relativeFrom="margin">
            <wp:posOffset>5125720</wp:posOffset>
          </wp:positionH>
          <wp:positionV relativeFrom="paragraph">
            <wp:posOffset>-136525</wp:posOffset>
          </wp:positionV>
          <wp:extent cx="1059180" cy="600075"/>
          <wp:effectExtent l="0" t="0" r="7620" b="0"/>
          <wp:wrapNone/>
          <wp:docPr id="4" name="Picture 2">
            <a:extLst xmlns:a="http://schemas.openxmlformats.org/drawingml/2006/main">
              <a:ext uri="{FF2B5EF4-FFF2-40B4-BE49-F238E27FC236}">
                <a16:creationId xmlns:a16="http://schemas.microsoft.com/office/drawing/2014/main" id="{CEEBBF04-1F5D-4C74-BFAC-2897CC1487EA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2">
                    <a:extLst>
                      <a:ext uri="{FF2B5EF4-FFF2-40B4-BE49-F238E27FC236}">
                        <a16:creationId xmlns:a16="http://schemas.microsoft.com/office/drawing/2014/main" id="{CEEBBF04-1F5D-4C74-BFAC-2897CC1487EA}"/>
                      </a:ext>
                    </a:extLst>
                  </pic:cNvPr>
                  <pic:cNvPicPr>
                    <a:picLocks noChangeAspect="1"/>
                  </pic:cNvPicPr>
                </pic:nvPicPr>
                <pic:blipFill rotWithShape="1">
                  <a:blip r:embed="rId1"/>
                  <a:srcRect r="6362" b="24466"/>
                  <a:stretch/>
                </pic:blipFill>
                <pic:spPr bwMode="auto">
                  <a:xfrm>
                    <a:off x="0" y="0"/>
                    <a:ext cx="1059180" cy="6000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2336" behindDoc="0" locked="0" layoutInCell="1" allowOverlap="1" wp14:anchorId="3DAEB901" wp14:editId="11C45529">
          <wp:simplePos x="0" y="0"/>
          <wp:positionH relativeFrom="margin">
            <wp:posOffset>0</wp:posOffset>
          </wp:positionH>
          <wp:positionV relativeFrom="paragraph">
            <wp:posOffset>38823</wp:posOffset>
          </wp:positionV>
          <wp:extent cx="1144270" cy="383540"/>
          <wp:effectExtent l="0" t="0" r="0" b="0"/>
          <wp:wrapNone/>
          <wp:docPr id="16" name="Picture 16" descr="Logo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Picture 16" descr="Logo&#10;&#10;Description automatically generated with medium confidenc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4270" cy="383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1A1BC3"/>
    <w:multiLevelType w:val="hybridMultilevel"/>
    <w:tmpl w:val="5AE8FEC4"/>
    <w:lvl w:ilvl="0" w:tplc="5978EB1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186A67"/>
    <w:multiLevelType w:val="hybridMultilevel"/>
    <w:tmpl w:val="E7567E4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3C0997"/>
    <w:multiLevelType w:val="hybridMultilevel"/>
    <w:tmpl w:val="D12E619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1A0905"/>
    <w:multiLevelType w:val="multilevel"/>
    <w:tmpl w:val="607E47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755128A"/>
    <w:multiLevelType w:val="hybridMultilevel"/>
    <w:tmpl w:val="B5C82E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C4F3C6C"/>
    <w:multiLevelType w:val="multilevel"/>
    <w:tmpl w:val="86E0E0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EC64148"/>
    <w:multiLevelType w:val="hybridMultilevel"/>
    <w:tmpl w:val="FAE0E6E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72D2D7E"/>
    <w:multiLevelType w:val="hybridMultilevel"/>
    <w:tmpl w:val="099AD06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DF370CF"/>
    <w:multiLevelType w:val="hybridMultilevel"/>
    <w:tmpl w:val="0F48C0B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F533E74"/>
    <w:multiLevelType w:val="hybridMultilevel"/>
    <w:tmpl w:val="256868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53617C8"/>
    <w:multiLevelType w:val="hybridMultilevel"/>
    <w:tmpl w:val="4CEC7F3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0FD77D2"/>
    <w:multiLevelType w:val="hybridMultilevel"/>
    <w:tmpl w:val="1B62C80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3537B04"/>
    <w:multiLevelType w:val="hybridMultilevel"/>
    <w:tmpl w:val="16A86F9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13949357">
    <w:abstractNumId w:val="10"/>
  </w:num>
  <w:num w:numId="2" w16cid:durableId="2096511663">
    <w:abstractNumId w:val="0"/>
  </w:num>
  <w:num w:numId="3" w16cid:durableId="1347556104">
    <w:abstractNumId w:val="2"/>
  </w:num>
  <w:num w:numId="4" w16cid:durableId="62028844">
    <w:abstractNumId w:val="6"/>
  </w:num>
  <w:num w:numId="5" w16cid:durableId="2015836319">
    <w:abstractNumId w:val="8"/>
  </w:num>
  <w:num w:numId="6" w16cid:durableId="1120875395">
    <w:abstractNumId w:val="12"/>
  </w:num>
  <w:num w:numId="7" w16cid:durableId="866600485">
    <w:abstractNumId w:val="1"/>
  </w:num>
  <w:num w:numId="8" w16cid:durableId="505170138">
    <w:abstractNumId w:val="3"/>
  </w:num>
  <w:num w:numId="9" w16cid:durableId="100803222">
    <w:abstractNumId w:val="5"/>
  </w:num>
  <w:num w:numId="10" w16cid:durableId="1179084249">
    <w:abstractNumId w:val="9"/>
  </w:num>
  <w:num w:numId="11" w16cid:durableId="79450940">
    <w:abstractNumId w:val="4"/>
  </w:num>
  <w:num w:numId="12" w16cid:durableId="1998655360">
    <w:abstractNumId w:val="11"/>
  </w:num>
  <w:num w:numId="13" w16cid:durableId="9813843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attachedTemplate r:id="rId1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516B"/>
    <w:rsid w:val="0004516B"/>
    <w:rsid w:val="0005400F"/>
    <w:rsid w:val="000856D4"/>
    <w:rsid w:val="000A4B60"/>
    <w:rsid w:val="00106A68"/>
    <w:rsid w:val="001228F0"/>
    <w:rsid w:val="00204332"/>
    <w:rsid w:val="00294A4F"/>
    <w:rsid w:val="002F7DA9"/>
    <w:rsid w:val="00324C76"/>
    <w:rsid w:val="00425BFD"/>
    <w:rsid w:val="0047104F"/>
    <w:rsid w:val="004D4E75"/>
    <w:rsid w:val="005738EC"/>
    <w:rsid w:val="005962F4"/>
    <w:rsid w:val="005C27A8"/>
    <w:rsid w:val="005C5A32"/>
    <w:rsid w:val="005E1700"/>
    <w:rsid w:val="006C380F"/>
    <w:rsid w:val="00772A03"/>
    <w:rsid w:val="00772FC9"/>
    <w:rsid w:val="007A6453"/>
    <w:rsid w:val="007D436F"/>
    <w:rsid w:val="00877609"/>
    <w:rsid w:val="00913513"/>
    <w:rsid w:val="0099101D"/>
    <w:rsid w:val="00AC4318"/>
    <w:rsid w:val="00AD6C37"/>
    <w:rsid w:val="00AF2BEC"/>
    <w:rsid w:val="00AF5FFB"/>
    <w:rsid w:val="00B01A22"/>
    <w:rsid w:val="00B74DA0"/>
    <w:rsid w:val="00C30018"/>
    <w:rsid w:val="00C30470"/>
    <w:rsid w:val="00C5686A"/>
    <w:rsid w:val="00C939E8"/>
    <w:rsid w:val="00C94EEA"/>
    <w:rsid w:val="00D32939"/>
    <w:rsid w:val="00D552F8"/>
    <w:rsid w:val="00D65AF5"/>
    <w:rsid w:val="00E715AA"/>
    <w:rsid w:val="00E770FD"/>
    <w:rsid w:val="00F64C42"/>
    <w:rsid w:val="00F71150"/>
    <w:rsid w:val="00F95903"/>
    <w:rsid w:val="00FA3D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."/>
  <w:listSeparator w:val=","/>
  <w14:docId w14:val="0CFEC7C2"/>
  <w15:docId w15:val="{2699D34A-991F-CD4A-BB49-F33D297860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715AA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C5686A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25B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5BFD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25BF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5BFD"/>
  </w:style>
  <w:style w:type="paragraph" w:styleId="Footer">
    <w:name w:val="footer"/>
    <w:basedOn w:val="Normal"/>
    <w:link w:val="FooterChar"/>
    <w:uiPriority w:val="99"/>
    <w:unhideWhenUsed/>
    <w:rsid w:val="00425BF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5BFD"/>
  </w:style>
  <w:style w:type="paragraph" w:styleId="NormalWeb">
    <w:name w:val="Normal (Web)"/>
    <w:basedOn w:val="Normal"/>
    <w:uiPriority w:val="99"/>
    <w:semiHidden/>
    <w:unhideWhenUsed/>
    <w:rsid w:val="00324C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Strong">
    <w:name w:val="Strong"/>
    <w:basedOn w:val="DefaultParagraphFont"/>
    <w:uiPriority w:val="22"/>
    <w:qFormat/>
    <w:rsid w:val="00324C7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2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6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31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1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7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Z:\NicolaJRogersSimpson\ChemBam_ZS2017\Documents_for_experiments\pdf_StudentExperiment\experimentStudent_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6118AD-5520-46CF-8722-830B311D85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experimentStudent_TEMPLATE</Template>
  <TotalTime>2</TotalTime>
  <Pages>1</Pages>
  <Words>155</Words>
  <Characters>888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Nicola Simpson</dc:creator>
  <cp:lastModifiedBy>Emily Hanover</cp:lastModifiedBy>
  <cp:revision>3</cp:revision>
  <cp:lastPrinted>2017-02-02T13:35:00Z</cp:lastPrinted>
  <dcterms:created xsi:type="dcterms:W3CDTF">2019-11-07T14:35:00Z</dcterms:created>
  <dcterms:modified xsi:type="dcterms:W3CDTF">2022-07-07T10:30:00Z</dcterms:modified>
</cp:coreProperties>
</file>